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093D80EB" w:rsidR="00ED2C35" w:rsidRDefault="00B0149C" w:rsidP="00702D9C">
      <w:pPr>
        <w:pStyle w:val="Tittel"/>
      </w:pPr>
      <w:r>
        <w:t>0</w:t>
      </w:r>
      <w:r w:rsidR="00457D5C">
        <w:t xml:space="preserve">01 </w:t>
      </w:r>
      <w:r w:rsidR="00ED2C35">
        <w:t xml:space="preserve">Vedlegg </w:t>
      </w:r>
      <w:r w:rsidR="000C2F7E">
        <w:t>1</w:t>
      </w:r>
      <w:r w:rsidR="00ED2C35">
        <w:t xml:space="preserve"> - Tilbudsbrev</w:t>
      </w:r>
    </w:p>
    <w:p w14:paraId="43574963" w14:textId="77777777" w:rsidR="00ED2C35" w:rsidRDefault="00ED2C35" w:rsidP="00FF52D8"/>
    <w:p w14:paraId="551557D8" w14:textId="77777777" w:rsidR="001C7F33" w:rsidRDefault="00ED2C35" w:rsidP="001C7F33">
      <w:pPr>
        <w:spacing w:after="0"/>
      </w:pPr>
      <w:r>
        <w:t>Sykehusinnkjøp HF</w:t>
      </w:r>
      <w:r w:rsidR="001C7F33">
        <w:t xml:space="preserve"> divisjon vest</w:t>
      </w:r>
    </w:p>
    <w:p w14:paraId="2ED7DB67" w14:textId="77777777" w:rsidR="001C7F33" w:rsidRDefault="001C7F33" w:rsidP="001C7F33">
      <w:pPr>
        <w:spacing w:after="0"/>
      </w:pPr>
      <w:r>
        <w:t>Postboks 1400</w:t>
      </w:r>
    </w:p>
    <w:p w14:paraId="2A08C168" w14:textId="77777777" w:rsidR="001C7F33" w:rsidRDefault="001C7F33" w:rsidP="001C7F33">
      <w:pPr>
        <w:spacing w:after="0"/>
      </w:pPr>
      <w:r>
        <w:t>5021 Bergen</w:t>
      </w:r>
    </w:p>
    <w:p w14:paraId="06A73F13" w14:textId="2CF07518" w:rsidR="00ED2C35" w:rsidRDefault="001C7F33" w:rsidP="001C7F33">
      <w:pPr>
        <w:spacing w:after="0"/>
      </w:pPr>
      <w:r w:rsidRPr="002B7AA6">
        <w:t xml:space="preserve">v/ </w:t>
      </w:r>
      <w:r>
        <w:t>Sykehusinnkjøp</w:t>
      </w:r>
      <w:r>
        <w:tab/>
      </w:r>
    </w:p>
    <w:p w14:paraId="592B62CA" w14:textId="27584685" w:rsidR="00ED2C35" w:rsidRDefault="000C2F7E" w:rsidP="009F4D77">
      <w:pPr>
        <w:spacing w:after="0"/>
      </w:pPr>
      <w:r>
        <w:tab/>
      </w:r>
      <w:r>
        <w:tab/>
      </w:r>
      <w:r>
        <w:tab/>
      </w:r>
      <w:r>
        <w:tab/>
      </w:r>
      <w:r w:rsidR="00ED2C35" w:rsidRPr="00A6611B">
        <w:rPr>
          <w:color w:val="1A588E" w:themeColor="background2" w:themeShade="80"/>
        </w:rPr>
        <w:tab/>
      </w:r>
      <w:r w:rsidR="00ED2C35" w:rsidRPr="00A6611B">
        <w:rPr>
          <w:color w:val="1A588E" w:themeColor="background2" w:themeShade="80"/>
        </w:rPr>
        <w:tab/>
      </w:r>
      <w:r w:rsidR="00ED2C35" w:rsidRPr="00A6611B">
        <w:rPr>
          <w:color w:val="1A588E" w:themeColor="background2" w:themeShade="80"/>
        </w:rPr>
        <w:tab/>
      </w:r>
      <w:r w:rsidR="00ED2C35" w:rsidRPr="00A6611B">
        <w:rPr>
          <w:color w:val="1A588E" w:themeColor="background2" w:themeShade="80"/>
        </w:rPr>
        <w:tab/>
      </w:r>
      <w:r w:rsidR="00ED2C35" w:rsidRPr="00A6611B">
        <w:rPr>
          <w:color w:val="1A588E" w:themeColor="background2" w:themeShade="80"/>
        </w:rPr>
        <w:tab/>
      </w:r>
      <w:r w:rsidR="00ED2C35" w:rsidRPr="00A6611B">
        <w:rPr>
          <w:color w:val="1A588E" w:themeColor="background2" w:themeShade="80"/>
        </w:rPr>
        <w:tab/>
      </w:r>
      <w:r w:rsidR="00ED2C35" w:rsidRPr="009F4D77">
        <w:t>Dato:</w:t>
      </w:r>
      <w:r w:rsidR="00ED2C35">
        <w:t xml:space="preserve"> </w:t>
      </w:r>
      <w:r w:rsidR="00ED2C35" w:rsidRPr="00F87BBF">
        <w:rPr>
          <w:highlight w:val="lightGray"/>
        </w:rPr>
        <w:t>[dd.mm.åååå]</w:t>
      </w:r>
    </w:p>
    <w:p w14:paraId="7079C3A2" w14:textId="77777777" w:rsidR="00ED2C35" w:rsidRDefault="00ED2C35" w:rsidP="009F4D77">
      <w:pPr>
        <w:spacing w:after="0"/>
      </w:pPr>
    </w:p>
    <w:p w14:paraId="0A531F68" w14:textId="77777777" w:rsidR="00ED2C35" w:rsidRDefault="00ED2C35" w:rsidP="009F4D77">
      <w:pPr>
        <w:spacing w:after="0"/>
      </w:pPr>
    </w:p>
    <w:p w14:paraId="5732A02E" w14:textId="663F6803" w:rsidR="00C66635" w:rsidRPr="00C66635" w:rsidRDefault="00ED2C35" w:rsidP="00C66635">
      <w:pPr>
        <w:pStyle w:val="Overskrift1"/>
        <w:spacing w:line="240" w:lineRule="auto"/>
        <w:rPr>
          <w:sz w:val="24"/>
          <w:szCs w:val="24"/>
        </w:rPr>
      </w:pPr>
      <w:r w:rsidRPr="002525C7">
        <w:rPr>
          <w:sz w:val="24"/>
          <w:szCs w:val="24"/>
        </w:rPr>
        <w:t xml:space="preserve">Tilbudsbrev </w:t>
      </w:r>
      <w:r w:rsidR="00DB1234" w:rsidRPr="002525C7">
        <w:rPr>
          <w:sz w:val="24"/>
          <w:szCs w:val="24"/>
        </w:rPr>
        <w:t>–</w:t>
      </w:r>
      <w:r w:rsidRPr="002525C7">
        <w:rPr>
          <w:sz w:val="24"/>
          <w:szCs w:val="24"/>
        </w:rPr>
        <w:t xml:space="preserve"> </w:t>
      </w:r>
      <w:r w:rsidR="008F07B5">
        <w:rPr>
          <w:sz w:val="24"/>
          <w:szCs w:val="24"/>
        </w:rPr>
        <w:t>Saksnr.</w:t>
      </w:r>
      <w:r w:rsidR="002525C7" w:rsidRPr="002525C7">
        <w:rPr>
          <w:sz w:val="24"/>
          <w:szCs w:val="24"/>
        </w:rPr>
        <w:t>202</w:t>
      </w:r>
      <w:r w:rsidR="00891B7B">
        <w:rPr>
          <w:sz w:val="24"/>
          <w:szCs w:val="24"/>
        </w:rPr>
        <w:t>5</w:t>
      </w:r>
      <w:r w:rsidR="002525C7" w:rsidRPr="002525C7">
        <w:rPr>
          <w:sz w:val="24"/>
          <w:szCs w:val="24"/>
        </w:rPr>
        <w:t>/</w:t>
      </w:r>
      <w:r w:rsidR="00891B7B">
        <w:rPr>
          <w:sz w:val="24"/>
          <w:szCs w:val="24"/>
        </w:rPr>
        <w:t>44858</w:t>
      </w:r>
      <w:r w:rsidR="00DB1234" w:rsidRPr="002525C7">
        <w:rPr>
          <w:sz w:val="24"/>
          <w:szCs w:val="24"/>
        </w:rPr>
        <w:t xml:space="preserve">, </w:t>
      </w:r>
      <w:r w:rsidR="00C66635" w:rsidRPr="00C66635">
        <w:rPr>
          <w:sz w:val="24"/>
          <w:szCs w:val="24"/>
        </w:rPr>
        <w:t>Leie av ambulansestasjon, lokasjon Årdal,</w:t>
      </w:r>
      <w:r w:rsidR="00C66635">
        <w:rPr>
          <w:sz w:val="24"/>
          <w:szCs w:val="24"/>
        </w:rPr>
        <w:t xml:space="preserve"> </w:t>
      </w:r>
      <w:r w:rsidR="00C66635" w:rsidRPr="00C66635">
        <w:rPr>
          <w:sz w:val="24"/>
          <w:szCs w:val="24"/>
        </w:rPr>
        <w:t xml:space="preserve">Helse Førde HF    </w:t>
      </w:r>
    </w:p>
    <w:p w14:paraId="31E88E82" w14:textId="34F70B4C" w:rsidR="00ED2C35" w:rsidRPr="002525C7" w:rsidRDefault="00ED2C35" w:rsidP="00C66635">
      <w:pPr>
        <w:pStyle w:val="Overskrift1"/>
        <w:spacing w:before="0" w:line="240" w:lineRule="auto"/>
        <w:rPr>
          <w:sz w:val="24"/>
          <w:szCs w:val="24"/>
        </w:rPr>
      </w:pPr>
    </w:p>
    <w:tbl>
      <w:tblPr>
        <w:tblStyle w:val="Tabellrutenett"/>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7076"/>
      </w:tblGrid>
      <w:tr w:rsidR="00EE4C97" w14:paraId="03511823" w14:textId="77777777" w:rsidTr="002525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18E3410" w14:textId="675B425D" w:rsidR="00EE4C97" w:rsidRDefault="00EE4C97" w:rsidP="00177E30">
            <w:r>
              <w:t>Informasjon</w:t>
            </w:r>
          </w:p>
        </w:tc>
        <w:tc>
          <w:tcPr>
            <w:tcW w:w="7076"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2525C7">
        <w:tc>
          <w:tcPr>
            <w:cnfStyle w:val="001000000000" w:firstRow="0" w:lastRow="0" w:firstColumn="1" w:lastColumn="0" w:oddVBand="0" w:evenVBand="0" w:oddHBand="0" w:evenHBand="0" w:firstRowFirstColumn="0" w:firstRowLastColumn="0" w:lastRowFirstColumn="0" w:lastRowLastColumn="0"/>
            <w:tcW w:w="213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2525C7">
        <w:tc>
          <w:tcPr>
            <w:cnfStyle w:val="001000000000" w:firstRow="0" w:lastRow="0" w:firstColumn="1" w:lastColumn="0" w:oddVBand="0" w:evenVBand="0" w:oddHBand="0" w:evenHBand="0" w:firstRowFirstColumn="0" w:firstRowLastColumn="0" w:lastRowFirstColumn="0" w:lastRowLastColumn="0"/>
            <w:tcW w:w="213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2525C7">
        <w:tc>
          <w:tcPr>
            <w:cnfStyle w:val="001000000000" w:firstRow="0" w:lastRow="0" w:firstColumn="1" w:lastColumn="0" w:oddVBand="0" w:evenVBand="0" w:oddHBand="0" w:evenHBand="0" w:firstRowFirstColumn="0" w:firstRowLastColumn="0" w:lastRowFirstColumn="0" w:lastRowLastColumn="0"/>
            <w:tcW w:w="213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2525C7">
        <w:tc>
          <w:tcPr>
            <w:cnfStyle w:val="001000000000" w:firstRow="0" w:lastRow="0" w:firstColumn="1" w:lastColumn="0" w:oddVBand="0" w:evenVBand="0" w:oddHBand="0" w:evenHBand="0" w:firstRowFirstColumn="0" w:firstRowLastColumn="0" w:lastRowFirstColumn="0" w:lastRowLastColumn="0"/>
            <w:tcW w:w="213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2525C7">
        <w:tc>
          <w:tcPr>
            <w:cnfStyle w:val="001000000000" w:firstRow="0" w:lastRow="0" w:firstColumn="1" w:lastColumn="0" w:oddVBand="0" w:evenVBand="0" w:oddHBand="0" w:evenHBand="0" w:firstRowFirstColumn="0" w:firstRowLastColumn="0" w:lastRowFirstColumn="0" w:lastRowLastColumn="0"/>
            <w:tcW w:w="213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2525C7">
        <w:tc>
          <w:tcPr>
            <w:cnfStyle w:val="001000000000" w:firstRow="0" w:lastRow="0" w:firstColumn="1" w:lastColumn="0" w:oddVBand="0" w:evenVBand="0" w:oddHBand="0" w:evenHBand="0" w:firstRowFirstColumn="0" w:firstRowLastColumn="0" w:lastRowFirstColumn="0" w:lastRowLastColumn="0"/>
            <w:tcW w:w="213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2525C7">
        <w:tc>
          <w:tcPr>
            <w:cnfStyle w:val="001000000000" w:firstRow="0" w:lastRow="0" w:firstColumn="1" w:lastColumn="0" w:oddVBand="0" w:evenVBand="0" w:oddHBand="0" w:evenHBand="0" w:firstRowFirstColumn="0" w:firstRowLastColumn="0" w:lastRowFirstColumn="0" w:lastRowLastColumn="0"/>
            <w:tcW w:w="213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2B3FCE9B" w:rsidR="00ED2C35" w:rsidRDefault="00ED2C35" w:rsidP="009F4D77">
      <w:r>
        <w:t xml:space="preserve">Vi viser til mottatt </w:t>
      </w:r>
      <w:r w:rsidRPr="00F61E93">
        <w:t>konkurransegrunnlag</w:t>
      </w:r>
      <w:r>
        <w:t>. Vi har gleden av å inngi et komplett tilbud i henhold til de forutsetninger som er gitt i konkurransegrunnlaget.</w:t>
      </w:r>
    </w:p>
    <w:p w14:paraId="7840A169" w14:textId="462F6879" w:rsidR="00BB3196" w:rsidRPr="00A10898" w:rsidRDefault="00ED2C35" w:rsidP="009F4D77">
      <w:r>
        <w:t xml:space="preserve">Vi er innforståtte med at eventuelle avvik/forbehold mot de oppgitte forutsetningene kan medføre avvisning.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8F07B5"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8F07B5"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8F07B5"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8F07B5"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8F07B5"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71"/>
        <w:gridCol w:w="2693"/>
        <w:gridCol w:w="2552"/>
        <w:gridCol w:w="2693"/>
      </w:tblGrid>
      <w:tr w:rsidR="00ED2C35" w14:paraId="0177202E" w14:textId="77777777" w:rsidTr="00AC7762">
        <w:trPr>
          <w:cnfStyle w:val="100000000000" w:firstRow="1" w:lastRow="0" w:firstColumn="0" w:lastColumn="0" w:oddVBand="0" w:evenVBand="0" w:oddHBand="0" w:evenHBand="0" w:firstRowFirstColumn="0" w:firstRowLastColumn="0" w:lastRowFirstColumn="0" w:lastRowLastColumn="0"/>
        </w:trPr>
        <w:tc>
          <w:tcPr>
            <w:tcW w:w="1271"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976FEA6" w14:textId="77777777" w:rsidR="00ED2C35" w:rsidRPr="00891B7B" w:rsidRDefault="00ED2C35" w:rsidP="00177E30">
            <w:pPr>
              <w:rPr>
                <w:lang w:val="nn-NO"/>
              </w:rPr>
            </w:pPr>
            <w:r w:rsidRPr="00891B7B">
              <w:rPr>
                <w:lang w:val="nn-NO"/>
              </w:rPr>
              <w:t>Ref. nr. i kontrakts-vilkår/bilag</w:t>
            </w:r>
          </w:p>
        </w:tc>
        <w:tc>
          <w:tcPr>
            <w:tcW w:w="269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513E10D" w14:textId="77777777" w:rsidR="00ED2C35" w:rsidRDefault="00ED2C35" w:rsidP="00177E30">
            <w:r>
              <w:t>Beskrivelse av forbehold</w:t>
            </w:r>
          </w:p>
        </w:tc>
        <w:tc>
          <w:tcPr>
            <w:tcW w:w="255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6AD72C8" w14:textId="77777777" w:rsidR="00ED2C35" w:rsidRDefault="00ED2C35" w:rsidP="00177E30">
            <w:r>
              <w:t>Årsak til forbehold</w:t>
            </w:r>
          </w:p>
        </w:tc>
        <w:tc>
          <w:tcPr>
            <w:tcW w:w="269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719524C" w14:textId="77777777" w:rsidR="00ED2C35" w:rsidRDefault="00ED2C35" w:rsidP="00177E30">
            <w:r>
              <w:t>Konsekvenser for ytelser, pris, risiko, fremdrift mv</w:t>
            </w:r>
          </w:p>
        </w:tc>
      </w:tr>
      <w:tr w:rsidR="00ED2C35" w14:paraId="2117D6DE" w14:textId="77777777" w:rsidTr="00AC7762">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AC7762">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8F07B5"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71"/>
        <w:gridCol w:w="2693"/>
        <w:gridCol w:w="2552"/>
        <w:gridCol w:w="2693"/>
      </w:tblGrid>
      <w:tr w:rsidR="00ED2C35" w14:paraId="0FD01865" w14:textId="77777777" w:rsidTr="00AC7762">
        <w:trPr>
          <w:cnfStyle w:val="100000000000" w:firstRow="1" w:lastRow="0" w:firstColumn="0" w:lastColumn="0" w:oddVBand="0" w:evenVBand="0" w:oddHBand="0" w:evenHBand="0" w:firstRowFirstColumn="0" w:firstRowLastColumn="0" w:lastRowFirstColumn="0" w:lastRowLastColumn="0"/>
        </w:trPr>
        <w:tc>
          <w:tcPr>
            <w:tcW w:w="1271"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9EDE018" w14:textId="77777777" w:rsidR="00ED2C35" w:rsidRPr="00891B7B" w:rsidRDefault="00ED2C35" w:rsidP="00177E30">
            <w:pPr>
              <w:rPr>
                <w:lang w:val="nn-NO"/>
              </w:rPr>
            </w:pPr>
            <w:r w:rsidRPr="00891B7B">
              <w:rPr>
                <w:lang w:val="nn-NO"/>
              </w:rPr>
              <w:t>Ref. nr. i kontrakts-vilkår/bilag</w:t>
            </w:r>
          </w:p>
        </w:tc>
        <w:tc>
          <w:tcPr>
            <w:tcW w:w="269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5BAB20B" w14:textId="77777777" w:rsidR="00ED2C35" w:rsidRDefault="00ED2C35" w:rsidP="00177E30">
            <w:r>
              <w:t>Beskrivelse av forbehold</w:t>
            </w:r>
          </w:p>
        </w:tc>
        <w:tc>
          <w:tcPr>
            <w:tcW w:w="255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64D01BF" w14:textId="77777777" w:rsidR="00ED2C35" w:rsidRDefault="00ED2C35" w:rsidP="00177E30">
            <w:r>
              <w:t>Årsak til forbehold</w:t>
            </w:r>
          </w:p>
        </w:tc>
        <w:tc>
          <w:tcPr>
            <w:tcW w:w="269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348ED9B" w14:textId="77777777" w:rsidR="00ED2C35" w:rsidRDefault="00ED2C35" w:rsidP="00177E30">
            <w:r>
              <w:t>Konsekvenser for ytelser, pris, risiko, fremdrift mv.</w:t>
            </w:r>
          </w:p>
        </w:tc>
      </w:tr>
      <w:tr w:rsidR="00ED2C35" w14:paraId="616B4419" w14:textId="77777777" w:rsidTr="00AC7762">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AC7762">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8F07B5"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1B7E76DB" w:rsidR="00ED2C35" w:rsidRDefault="008F07B5" w:rsidP="00394BCB">
      <w:sdt>
        <w:sdtPr>
          <w:id w:val="-1583213420"/>
          <w14:checkbox>
            <w14:checked w14:val="0"/>
            <w14:checkedState w14:val="2612" w14:font="MS Gothic"/>
            <w14:uncheckedState w14:val="2610" w14:font="MS Gothic"/>
          </w14:checkbox>
        </w:sdtPr>
        <w:sdtEndPr/>
        <w:sdtContent>
          <w:r w:rsidR="00ED2C35">
            <w:rPr>
              <w:rFonts w:ascii="MS Gothic" w:eastAsia="MS Gothic" w:hAnsi="MS Gothic"/>
            </w:rPr>
            <w:t>☐</w:t>
          </w:r>
        </w:sdtContent>
      </w:sdt>
      <w:r w:rsidR="00ED2C35">
        <w:tab/>
      </w:r>
      <w:r w:rsidR="00ED2C35" w:rsidRPr="00394BCB">
        <w:t xml:space="preserve">Tilbudet inneholder taushetsbelagte opplysninger og sladdet tilbud, </w:t>
      </w:r>
      <w:r w:rsidR="00ED2C35">
        <w:t>og</w:t>
      </w:r>
      <w:r w:rsidR="00ED2C35" w:rsidRPr="00394BCB">
        <w:t xml:space="preserve"> Vedlegg </w:t>
      </w:r>
      <w:r w:rsidR="47426A3A" w:rsidRPr="00394BCB">
        <w:t>3</w:t>
      </w:r>
      <w:r w:rsidR="00ED2C35" w:rsidRPr="00394BCB">
        <w:t xml:space="preserve"> – </w:t>
      </w:r>
      <w:r w:rsidR="00ED2C35">
        <w:tab/>
      </w:r>
      <w:r w:rsidR="00ED2C35" w:rsidRPr="00394BCB">
        <w:t xml:space="preserve">«Bruksanvisning og begrunnelse for sladding av tilbud» </w:t>
      </w:r>
      <w:r w:rsidR="00ED2C35" w:rsidRPr="00C33D3A">
        <w:t>er fylt ut og lagt ved tilbude</w:t>
      </w:r>
      <w:r w:rsidR="00ED2C35">
        <w:t>t</w:t>
      </w:r>
      <w:r w:rsidR="00ED2C35" w:rsidRPr="00394BCB">
        <w:t xml:space="preserve">.    </w:t>
      </w:r>
    </w:p>
    <w:p w14:paraId="4FD58A6E" w14:textId="77777777" w:rsidR="00ED2C35" w:rsidRDefault="00ED2C35" w:rsidP="00394BCB"/>
    <w:p w14:paraId="4E2C8716" w14:textId="77777777" w:rsidR="00ED2C35" w:rsidRDefault="00ED2C35" w:rsidP="00394BCB">
      <w:r>
        <w:t>Annet:</w:t>
      </w:r>
    </w:p>
    <w:p w14:paraId="1D472AC4" w14:textId="539D421C" w:rsidR="00ED2C35" w:rsidRPr="00A6611B" w:rsidRDefault="008F07B5" w:rsidP="00394BCB">
      <w:pPr>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Tilbyder bekrefter at det vil bli/er inngått elektronisk samhandlingsavtale me</w:t>
      </w:r>
      <w:r w:rsidR="00E85B4F">
        <w:t>d</w:t>
      </w:r>
      <w:r w:rsidR="00A10898">
        <w:t xml:space="preserve"> </w:t>
      </w:r>
      <w:r w:rsidR="00E85B4F">
        <w:t>Helse Førde HF</w:t>
      </w:r>
      <w:r w:rsidR="00ED2C35" w:rsidRPr="00A6611B">
        <w:rPr>
          <w:color w:val="1A588E" w:themeColor="background2" w:themeShade="80"/>
        </w:rPr>
        <w:t xml:space="preserve">.  </w:t>
      </w:r>
      <w:r w:rsidR="00E85B4F">
        <w:rPr>
          <w:color w:val="1A588E" w:themeColor="background2" w:themeShade="80"/>
        </w:rPr>
        <w:t>(se 016 Bilag 3.7. Elektronisk samhandlingsavtale)</w:t>
      </w:r>
    </w:p>
    <w:p w14:paraId="4E405787" w14:textId="77777777" w:rsidR="00ED2C35" w:rsidRDefault="00ED2C35" w:rsidP="00394BCB"/>
    <w:p w14:paraId="156AA3F9" w14:textId="77777777" w:rsidR="00ED2C35" w:rsidRDefault="00ED2C35" w:rsidP="00394BCB"/>
    <w:p w14:paraId="37213756" w14:textId="77777777" w:rsidR="00ED2C35" w:rsidRDefault="00ED2C35" w:rsidP="00394BCB"/>
    <w:p w14:paraId="1054BAB5" w14:textId="77777777" w:rsidR="00ED2C35" w:rsidRDefault="00ED2C35" w:rsidP="00394BCB"/>
    <w:p w14:paraId="1D8B6AC7" w14:textId="77777777" w:rsidR="00ED2C35" w:rsidRDefault="00ED2C35" w:rsidP="00394BCB"/>
    <w:p w14:paraId="088C108A" w14:textId="77777777" w:rsidR="00ED2C35" w:rsidRPr="006509A5" w:rsidRDefault="00ED2C35" w:rsidP="00394BCB">
      <w:r>
        <w:t>T</w:t>
      </w:r>
      <w:r w:rsidRPr="006509A5">
        <w:t xml:space="preserve">ilbudsbrevet </w:t>
      </w:r>
      <w:r>
        <w:t xml:space="preserve">er ikke signert </w:t>
      </w:r>
      <w:r w:rsidRPr="006509A5">
        <w:t>manuelt, da tilbud levert av innlogget bruker via tilbyders profil i Mercell anses som et bindende tilbud.</w:t>
      </w:r>
    </w:p>
    <w:p w14:paraId="011813C5" w14:textId="77777777" w:rsidR="00512B3B" w:rsidRPr="00512B3B" w:rsidRDefault="00512B3B" w:rsidP="00512B3B"/>
    <w:sectPr w:rsidR="00512B3B" w:rsidRPr="00512B3B" w:rsidSect="00CF7E25">
      <w:footerReference w:type="default" r:id="rId10"/>
      <w:headerReference w:type="first" r:id="rId11"/>
      <w:footerReference w:type="first" r:id="rId12"/>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DB7AE" w14:textId="77777777" w:rsidR="00A43BDA" w:rsidRDefault="00A43BDA" w:rsidP="008A6B54">
      <w:pPr>
        <w:spacing w:after="0" w:line="240" w:lineRule="auto"/>
      </w:pPr>
      <w:r>
        <w:separator/>
      </w:r>
    </w:p>
  </w:endnote>
  <w:endnote w:type="continuationSeparator" w:id="0">
    <w:p w14:paraId="1594D701" w14:textId="77777777" w:rsidR="00A43BDA" w:rsidRDefault="00A43BDA"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D754E8" w:rsidRPr="00907B33" w14:paraId="7F5F6959"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CB78175" w14:textId="6FFC6CB9" w:rsidR="00D754E8" w:rsidRPr="005649C8" w:rsidRDefault="00ED2C35" w:rsidP="00D754E8">
          <w:pPr>
            <w:pStyle w:val="Bunntekst"/>
            <w:rPr>
              <w:b w:val="0"/>
              <w:bCs/>
              <w:color w:val="003087" w:themeColor="text2"/>
              <w:sz w:val="18"/>
              <w:szCs w:val="18"/>
            </w:rPr>
          </w:pPr>
          <w:r w:rsidRPr="00ED2C35">
            <w:rPr>
              <w:b w:val="0"/>
              <w:bCs/>
              <w:color w:val="003087" w:themeColor="text2"/>
              <w:sz w:val="18"/>
              <w:szCs w:val="18"/>
            </w:rPr>
            <w:t xml:space="preserve">Vedlegg </w:t>
          </w:r>
          <w:r w:rsidR="009C6C30">
            <w:rPr>
              <w:b w:val="0"/>
              <w:bCs/>
              <w:color w:val="003087" w:themeColor="text2"/>
              <w:sz w:val="18"/>
              <w:szCs w:val="18"/>
            </w:rPr>
            <w:t>1</w:t>
          </w:r>
          <w:r w:rsidRPr="00ED2C35">
            <w:rPr>
              <w:b w:val="0"/>
              <w:bCs/>
              <w:color w:val="003087" w:themeColor="text2"/>
              <w:sz w:val="18"/>
              <w:szCs w:val="18"/>
            </w:rPr>
            <w:t xml:space="preserve"> </w:t>
          </w:r>
          <w:r>
            <w:rPr>
              <w:b w:val="0"/>
              <w:bCs/>
              <w:color w:val="003087" w:themeColor="text2"/>
              <w:sz w:val="18"/>
              <w:szCs w:val="18"/>
            </w:rPr>
            <w:t>–</w:t>
          </w:r>
          <w:r w:rsidRPr="00ED2C35">
            <w:rPr>
              <w:b w:val="0"/>
              <w:bCs/>
              <w:color w:val="003087" w:themeColor="text2"/>
              <w:sz w:val="18"/>
              <w:szCs w:val="18"/>
            </w:rPr>
            <w:t xml:space="preserve"> Tilbudsbrev</w:t>
          </w:r>
          <w:r>
            <w:rPr>
              <w:b w:val="0"/>
              <w:bCs/>
              <w:color w:val="003087" w:themeColor="text2"/>
              <w:sz w:val="18"/>
              <w:szCs w:val="18"/>
            </w:rPr>
            <w:t>, versjon 07-2023</w:t>
          </w:r>
        </w:p>
      </w:tc>
      <w:tc>
        <w:tcPr>
          <w:tcW w:w="2500" w:type="pct"/>
          <w:shd w:val="clear" w:color="auto" w:fill="auto"/>
        </w:tcPr>
        <w:p w14:paraId="06EE4F28" w14:textId="77777777" w:rsidR="00D754E8" w:rsidRPr="00907B33" w:rsidRDefault="00D754E8" w:rsidP="00D754E8">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Cs/>
              <w:color w:val="003087" w:themeColor="text2"/>
              <w:sz w:val="18"/>
              <w:szCs w:val="18"/>
            </w:rPr>
            <w:t>1</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Cs/>
              <w:color w:val="003087" w:themeColor="text2"/>
              <w:sz w:val="18"/>
              <w:szCs w:val="18"/>
            </w:rPr>
            <w:t>1</w:t>
          </w:r>
          <w:r w:rsidRPr="00907B33">
            <w:rPr>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53FF2E06" w:rsidR="00EE4C97" w:rsidRPr="005649C8" w:rsidRDefault="00EE4C97" w:rsidP="00EE4C97">
          <w:pPr>
            <w:pStyle w:val="Bunntekst"/>
            <w:rPr>
              <w:b w:val="0"/>
              <w:bCs/>
              <w:color w:val="003087" w:themeColor="text2"/>
              <w:sz w:val="18"/>
              <w:szCs w:val="18"/>
            </w:rPr>
          </w:pPr>
          <w:r w:rsidRPr="00ED2C35">
            <w:rPr>
              <w:b w:val="0"/>
              <w:bCs/>
              <w:color w:val="003087" w:themeColor="text2"/>
              <w:sz w:val="18"/>
              <w:szCs w:val="18"/>
            </w:rPr>
            <w:t xml:space="preserve">Vedlegg </w:t>
          </w:r>
          <w:r w:rsidR="00A10898">
            <w:rPr>
              <w:b w:val="0"/>
              <w:bCs/>
              <w:color w:val="003087" w:themeColor="text2"/>
              <w:sz w:val="18"/>
              <w:szCs w:val="18"/>
            </w:rPr>
            <w:t>1</w:t>
          </w:r>
          <w:r w:rsidRPr="00ED2C35">
            <w:rPr>
              <w:b w:val="0"/>
              <w:bCs/>
              <w:color w:val="003087" w:themeColor="text2"/>
              <w:sz w:val="18"/>
              <w:szCs w:val="18"/>
            </w:rPr>
            <w:t xml:space="preserve"> </w:t>
          </w:r>
          <w:r>
            <w:rPr>
              <w:b w:val="0"/>
              <w:bCs/>
              <w:color w:val="003087" w:themeColor="text2"/>
              <w:sz w:val="18"/>
              <w:szCs w:val="18"/>
            </w:rPr>
            <w:t>–</w:t>
          </w:r>
          <w:r w:rsidRPr="00ED2C35">
            <w:rPr>
              <w:b w:val="0"/>
              <w:bCs/>
              <w:color w:val="003087" w:themeColor="text2"/>
              <w:sz w:val="18"/>
              <w:szCs w:val="18"/>
            </w:rPr>
            <w:t xml:space="preserve"> Tilbudsbrev</w:t>
          </w:r>
          <w:r>
            <w:rPr>
              <w:b w:val="0"/>
              <w:bCs/>
              <w:color w:val="003087" w:themeColor="text2"/>
              <w:sz w:val="18"/>
              <w:szCs w:val="18"/>
            </w:rPr>
            <w:t>, versjon 07-2023</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292F4" w14:textId="77777777" w:rsidR="00A43BDA" w:rsidRDefault="00A43BDA" w:rsidP="008A6B54">
      <w:pPr>
        <w:spacing w:after="0" w:line="240" w:lineRule="auto"/>
      </w:pPr>
      <w:r>
        <w:separator/>
      </w:r>
    </w:p>
  </w:footnote>
  <w:footnote w:type="continuationSeparator" w:id="0">
    <w:p w14:paraId="170A7A16" w14:textId="77777777" w:rsidR="00A43BDA" w:rsidRDefault="00A43BDA"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F87BBF">
      <w:rPr>
        <w:sz w:val="18"/>
        <w:szCs w:val="18"/>
        <w:highlight w:val="lightGray"/>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234BC"/>
    <w:rsid w:val="0003302D"/>
    <w:rsid w:val="00037EEC"/>
    <w:rsid w:val="00061D42"/>
    <w:rsid w:val="000C2F7E"/>
    <w:rsid w:val="00126DFE"/>
    <w:rsid w:val="001C7F33"/>
    <w:rsid w:val="001D285C"/>
    <w:rsid w:val="002038F3"/>
    <w:rsid w:val="00223C66"/>
    <w:rsid w:val="002525C7"/>
    <w:rsid w:val="00293F96"/>
    <w:rsid w:val="00296809"/>
    <w:rsid w:val="002C15AE"/>
    <w:rsid w:val="002C68A4"/>
    <w:rsid w:val="002D7831"/>
    <w:rsid w:val="002E1374"/>
    <w:rsid w:val="002E21AE"/>
    <w:rsid w:val="002F484A"/>
    <w:rsid w:val="00311005"/>
    <w:rsid w:val="0032296D"/>
    <w:rsid w:val="0035226D"/>
    <w:rsid w:val="00361661"/>
    <w:rsid w:val="00362461"/>
    <w:rsid w:val="003818B1"/>
    <w:rsid w:val="003B1248"/>
    <w:rsid w:val="003B1385"/>
    <w:rsid w:val="003B618D"/>
    <w:rsid w:val="003F69CF"/>
    <w:rsid w:val="00400A8F"/>
    <w:rsid w:val="00402EAE"/>
    <w:rsid w:val="00423A6F"/>
    <w:rsid w:val="00426E4B"/>
    <w:rsid w:val="00434289"/>
    <w:rsid w:val="00457D5C"/>
    <w:rsid w:val="00470946"/>
    <w:rsid w:val="0047732F"/>
    <w:rsid w:val="0048675D"/>
    <w:rsid w:val="004B54E4"/>
    <w:rsid w:val="004E09B0"/>
    <w:rsid w:val="004F084A"/>
    <w:rsid w:val="00512B3B"/>
    <w:rsid w:val="005143A0"/>
    <w:rsid w:val="005649C8"/>
    <w:rsid w:val="005677AD"/>
    <w:rsid w:val="005703FD"/>
    <w:rsid w:val="005E52EF"/>
    <w:rsid w:val="00602A61"/>
    <w:rsid w:val="00613971"/>
    <w:rsid w:val="006440C5"/>
    <w:rsid w:val="0065583A"/>
    <w:rsid w:val="006C6DD4"/>
    <w:rsid w:val="00746D1D"/>
    <w:rsid w:val="0076237F"/>
    <w:rsid w:val="00771457"/>
    <w:rsid w:val="0078030B"/>
    <w:rsid w:val="007C3570"/>
    <w:rsid w:val="007F01F2"/>
    <w:rsid w:val="0082344F"/>
    <w:rsid w:val="00830B26"/>
    <w:rsid w:val="00877EFA"/>
    <w:rsid w:val="00884491"/>
    <w:rsid w:val="00886F42"/>
    <w:rsid w:val="00891B7B"/>
    <w:rsid w:val="008A1521"/>
    <w:rsid w:val="008A282B"/>
    <w:rsid w:val="008A6B54"/>
    <w:rsid w:val="008C337A"/>
    <w:rsid w:val="008F07B5"/>
    <w:rsid w:val="008F5713"/>
    <w:rsid w:val="009164C8"/>
    <w:rsid w:val="0093210C"/>
    <w:rsid w:val="00955B86"/>
    <w:rsid w:val="00960F23"/>
    <w:rsid w:val="00997FBC"/>
    <w:rsid w:val="009B7201"/>
    <w:rsid w:val="009C6C30"/>
    <w:rsid w:val="009C7E5D"/>
    <w:rsid w:val="009F7F53"/>
    <w:rsid w:val="00A10898"/>
    <w:rsid w:val="00A140E5"/>
    <w:rsid w:val="00A43BDA"/>
    <w:rsid w:val="00A54F11"/>
    <w:rsid w:val="00A61228"/>
    <w:rsid w:val="00A6611B"/>
    <w:rsid w:val="00AA1652"/>
    <w:rsid w:val="00AA193C"/>
    <w:rsid w:val="00AC7762"/>
    <w:rsid w:val="00AE0576"/>
    <w:rsid w:val="00B0149C"/>
    <w:rsid w:val="00B05D35"/>
    <w:rsid w:val="00B254A8"/>
    <w:rsid w:val="00B44F6E"/>
    <w:rsid w:val="00BB3196"/>
    <w:rsid w:val="00BF502D"/>
    <w:rsid w:val="00C22FA0"/>
    <w:rsid w:val="00C37AEC"/>
    <w:rsid w:val="00C40C0D"/>
    <w:rsid w:val="00C66635"/>
    <w:rsid w:val="00C83B9B"/>
    <w:rsid w:val="00C842A1"/>
    <w:rsid w:val="00CF7E25"/>
    <w:rsid w:val="00D0738E"/>
    <w:rsid w:val="00D271E4"/>
    <w:rsid w:val="00D322D4"/>
    <w:rsid w:val="00D754E8"/>
    <w:rsid w:val="00DA509D"/>
    <w:rsid w:val="00DA7791"/>
    <w:rsid w:val="00DB1234"/>
    <w:rsid w:val="00DB76FE"/>
    <w:rsid w:val="00DD114B"/>
    <w:rsid w:val="00DE0B59"/>
    <w:rsid w:val="00DF2A10"/>
    <w:rsid w:val="00E3138E"/>
    <w:rsid w:val="00E47AF2"/>
    <w:rsid w:val="00E738D2"/>
    <w:rsid w:val="00E85B4F"/>
    <w:rsid w:val="00EB13E8"/>
    <w:rsid w:val="00EB5F17"/>
    <w:rsid w:val="00ED29B3"/>
    <w:rsid w:val="00ED2C35"/>
    <w:rsid w:val="00EE4C97"/>
    <w:rsid w:val="00F00ACA"/>
    <w:rsid w:val="00F22DA7"/>
    <w:rsid w:val="00F3344C"/>
    <w:rsid w:val="00F61E93"/>
    <w:rsid w:val="00F6667E"/>
    <w:rsid w:val="00F87147"/>
    <w:rsid w:val="00F87BBF"/>
    <w:rsid w:val="00F93345"/>
    <w:rsid w:val="00FA1CD0"/>
    <w:rsid w:val="00FC3ADE"/>
    <w:rsid w:val="00FD6AD8"/>
    <w:rsid w:val="28EF780B"/>
    <w:rsid w:val="47426A3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adresse.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F4228A9B55E41B174CC9838E7F567" ma:contentTypeVersion="9" ma:contentTypeDescription="Create a new document." ma:contentTypeScope="" ma:versionID="d03610642cbac1a16974652355d1ac8e">
  <xsd:schema xmlns:xsd="http://www.w3.org/2001/XMLSchema" xmlns:xs="http://www.w3.org/2001/XMLSchema" xmlns:p="http://schemas.microsoft.com/office/2006/metadata/properties" xmlns:ns2="4da5897a-9542-4a26-846e-5d13cc31d79d" targetNamespace="http://schemas.microsoft.com/office/2006/metadata/properties" ma:root="true" ma:fieldsID="dfc1322c4a9283aae30c7ff06e3f9173"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da5897a-9542-4a26-846e-5d13cc31d7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43645-20B8-448C-9573-7CA230247183}"/>
</file>

<file path=customXml/itemProps2.xml><?xml version="1.0" encoding="utf-8"?>
<ds:datastoreItem xmlns:ds="http://schemas.openxmlformats.org/officeDocument/2006/customXml" ds:itemID="{DA614A08-560A-49F8-943B-F619662B4402}">
  <ds:schemaRefs>
    <ds:schemaRef ds:uri="http://schemas.microsoft.com/office/2006/documentManagement/types"/>
    <ds:schemaRef ds:uri="http://purl.org/dc/terms/"/>
    <ds:schemaRef ds:uri="http://www.w3.org/XML/1998/namespace"/>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4da5897a-9542-4a26-846e-5d13cc31d79d"/>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97F264CA-AE1B-4C4F-9389-A5EE9F5801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adresse</Template>
  <TotalTime>2</TotalTime>
  <Pages>2</Pages>
  <Words>338</Words>
  <Characters>1794</Characters>
  <Application>Microsoft Office Word</Application>
  <DocSecurity>0</DocSecurity>
  <Lines>14</Lines>
  <Paragraphs>4</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Lekven</cp:lastModifiedBy>
  <cp:revision>29</cp:revision>
  <dcterms:created xsi:type="dcterms:W3CDTF">2024-03-07T12:34:00Z</dcterms:created>
  <dcterms:modified xsi:type="dcterms:W3CDTF">2025-11-11T13:51:00Z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0x01010057EF4228A9B55E41B174CC9838E7F567</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MSIP_Label_d291ddcc-9a90-46b7-a727-d19b3ec4b730_Enabled">
    <vt:lpwstr>true</vt:lpwstr>
  </property>
  <property fmtid="{D5CDD505-2E9C-101B-9397-08002B2CF9AE}" pid="10" name="MSIP_Label_d291ddcc-9a90-46b7-a727-d19b3ec4b730_SetDate">
    <vt:lpwstr>2024-03-07T12:34:36Z</vt:lpwstr>
  </property>
  <property fmtid="{D5CDD505-2E9C-101B-9397-08002B2CF9AE}" pid="11" name="MSIP_Label_d291ddcc-9a90-46b7-a727-d19b3ec4b730_Method">
    <vt:lpwstr>Standard</vt:lpwstr>
  </property>
  <property fmtid="{D5CDD505-2E9C-101B-9397-08002B2CF9AE}" pid="12" name="MSIP_Label_d291ddcc-9a90-46b7-a727-d19b3ec4b730_Name">
    <vt:lpwstr>Åpen</vt:lpwstr>
  </property>
  <property fmtid="{D5CDD505-2E9C-101B-9397-08002B2CF9AE}" pid="13" name="MSIP_Label_d291ddcc-9a90-46b7-a727-d19b3ec4b730_SiteId">
    <vt:lpwstr>bdcbe535-f3cf-49f5-8a6a-fb6d98dc7837</vt:lpwstr>
  </property>
  <property fmtid="{D5CDD505-2E9C-101B-9397-08002B2CF9AE}" pid="14" name="MSIP_Label_d291ddcc-9a90-46b7-a727-d19b3ec4b730_ActionId">
    <vt:lpwstr>5a12b99f-76c2-4859-bf34-7b2ce41a83a5</vt:lpwstr>
  </property>
  <property fmtid="{D5CDD505-2E9C-101B-9397-08002B2CF9AE}" pid="15" name="MSIP_Label_d291ddcc-9a90-46b7-a727-d19b3ec4b730_ContentBits">
    <vt:lpwstr>0</vt:lpwstr>
  </property>
  <property fmtid="{D5CDD505-2E9C-101B-9397-08002B2CF9AE}" pid="16" name="MediaServiceImageTags">
    <vt:lpwstr/>
  </property>
  <property fmtid="{D5CDD505-2E9C-101B-9397-08002B2CF9AE}" pid="17" name="c706b671796746379fc435e5ab8acaf9">
    <vt:lpwstr>Kladd|b4b6a614-00e1-4169-90bb-f9dbedae6a98</vt:lpwstr>
  </property>
  <property fmtid="{D5CDD505-2E9C-101B-9397-08002B2CF9AE}" pid="18" name="TaxCatchAll">
    <vt:lpwstr>1;#Kladd|b4b6a614-00e1-4169-90bb-f9dbedae6a98</vt:lpwstr>
  </property>
  <property fmtid="{D5CDD505-2E9C-101B-9397-08002B2CF9AE}" pid="19" name="SHICategory">
    <vt:lpwstr/>
  </property>
  <property fmtid="{D5CDD505-2E9C-101B-9397-08002B2CF9AE}" pid="20" name="eddf1c2c1da842e2bc8d48adb607c365">
    <vt:lpwstr/>
  </property>
  <property fmtid="{D5CDD505-2E9C-101B-9397-08002B2CF9AE}" pid="21" name="SHIBusinessUnit">
    <vt:lpwstr/>
  </property>
  <property fmtid="{D5CDD505-2E9C-101B-9397-08002B2CF9AE}" pid="22" name="mb0d347ee0664214bffb1328b3228b3b">
    <vt:lpwstr/>
  </property>
  <property fmtid="{D5CDD505-2E9C-101B-9397-08002B2CF9AE}" pid="23" name="lda629c15bae4e91aa6c7e8cbbdfc8b6">
    <vt:lpwstr/>
  </property>
  <property fmtid="{D5CDD505-2E9C-101B-9397-08002B2CF9AE}" pid="24" name="SHIArchiveKey">
    <vt:lpwstr/>
  </property>
  <property fmtid="{D5CDD505-2E9C-101B-9397-08002B2CF9AE}" pid="25" name="f692c5fbbf584dd1b4cdb2fc07ec6741">
    <vt:lpwstr/>
  </property>
  <property fmtid="{D5CDD505-2E9C-101B-9397-08002B2CF9AE}" pid="26" name="SHIBusinessFunction">
    <vt:lpwstr/>
  </property>
  <property fmtid="{D5CDD505-2E9C-101B-9397-08002B2CF9AE}" pid="27" name="SHIJournalType">
    <vt:lpwstr/>
  </property>
  <property fmtid="{D5CDD505-2E9C-101B-9397-08002B2CF9AE}" pid="28" name="cd34d7d8f9d8445ca63dd03b5376680a">
    <vt:lpwstr/>
  </property>
  <property fmtid="{D5CDD505-2E9C-101B-9397-08002B2CF9AE}" pid="29" name="SHIStatus">
    <vt:lpwstr>1;#Kladd|b4b6a614-00e1-4169-90bb-f9dbedae6a98</vt:lpwstr>
  </property>
</Properties>
</file>